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5E1D7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UPTON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D35D9CF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Master 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>’ Hospital, Salisbury.</w:t>
      </w:r>
    </w:p>
    <w:p w14:paraId="55F1B8D5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</w:p>
    <w:p w14:paraId="354CAD07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</w:p>
    <w:p w14:paraId="5996C3BA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He made a plaint of trespass against Thomas Sampson of Salisbury,</w:t>
      </w:r>
    </w:p>
    <w:p w14:paraId="07DF9CC7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brasier(q.v.).</w:t>
      </w:r>
    </w:p>
    <w:p w14:paraId="288E287B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E73A7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70B3B446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</w:p>
    <w:p w14:paraId="3917C71C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</w:p>
    <w:p w14:paraId="603E4361" w14:textId="77777777" w:rsidR="00992E20" w:rsidRDefault="00992E20" w:rsidP="00992E2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November 2023</w:t>
      </w:r>
    </w:p>
    <w:p w14:paraId="5DA78F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1B843" w14:textId="77777777" w:rsidR="00992E20" w:rsidRDefault="00992E20" w:rsidP="009139A6">
      <w:r>
        <w:separator/>
      </w:r>
    </w:p>
  </w:endnote>
  <w:endnote w:type="continuationSeparator" w:id="0">
    <w:p w14:paraId="37614E61" w14:textId="77777777" w:rsidR="00992E20" w:rsidRDefault="00992E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05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3E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494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D933D" w14:textId="77777777" w:rsidR="00992E20" w:rsidRDefault="00992E20" w:rsidP="009139A6">
      <w:r>
        <w:separator/>
      </w:r>
    </w:p>
  </w:footnote>
  <w:footnote w:type="continuationSeparator" w:id="0">
    <w:p w14:paraId="25A9EC43" w14:textId="77777777" w:rsidR="00992E20" w:rsidRDefault="00992E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8A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CF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B22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E20"/>
    <w:rsid w:val="000666E0"/>
    <w:rsid w:val="002510B7"/>
    <w:rsid w:val="005C130B"/>
    <w:rsid w:val="00826F5C"/>
    <w:rsid w:val="009139A6"/>
    <w:rsid w:val="009448BB"/>
    <w:rsid w:val="00947624"/>
    <w:rsid w:val="00992E20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19959"/>
  <w15:chartTrackingRefBased/>
  <w15:docId w15:val="{06AC12D9-91EB-4C00-913E-062BF017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92E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2023-11-16T15:20:00Z</dcterms:created>
  <dcterms:modified xsi:type="dcterms:W3CDTF">2023-11-16T15:21:00Z</dcterms:modified>
</cp:coreProperties>
</file>